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3124BC" w:rsidRPr="00F84FEC" w14:paraId="67450702" w14:textId="77777777" w:rsidTr="00AF5A40">
        <w:trPr>
          <w:trHeight w:val="358"/>
        </w:trPr>
        <w:tc>
          <w:tcPr>
            <w:tcW w:w="9776" w:type="dxa"/>
          </w:tcPr>
          <w:p w14:paraId="564319E3" w14:textId="77777777" w:rsidR="003124BC" w:rsidRPr="00F84FEC" w:rsidRDefault="003124BC" w:rsidP="00AF5A40">
            <w:pPr>
              <w:ind w:right="-314"/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PONUDBA                                                                                                                                   Obrazec št. 1</w:t>
            </w:r>
          </w:p>
        </w:tc>
      </w:tr>
    </w:tbl>
    <w:p w14:paraId="5E2AC6FE" w14:textId="77777777" w:rsidR="003124BC" w:rsidRPr="00F84FEC" w:rsidRDefault="003124BC" w:rsidP="003124BC">
      <w:pPr>
        <w:jc w:val="both"/>
        <w:rPr>
          <w:rFonts w:ascii="Arial Narrow" w:hAnsi="Arial Narrow" w:cs="Arial"/>
          <w:b/>
          <w:bCs/>
        </w:rPr>
      </w:pPr>
      <w:r w:rsidRPr="00F84FEC">
        <w:rPr>
          <w:rFonts w:ascii="Arial Narrow" w:hAnsi="Arial Narrow" w:cs="Arial"/>
          <w:b/>
          <w:bCs/>
        </w:rPr>
        <w:t xml:space="preserve">Opozorilo: </w:t>
      </w:r>
    </w:p>
    <w:p w14:paraId="2A20F45D" w14:textId="77777777" w:rsidR="003124BC" w:rsidRPr="00F84FEC" w:rsidRDefault="003124BC" w:rsidP="003124BC">
      <w:pPr>
        <w:jc w:val="both"/>
        <w:rPr>
          <w:rFonts w:ascii="Arial Narrow" w:hAnsi="Arial Narrow" w:cs="Arial"/>
          <w:b/>
          <w:bCs/>
        </w:rPr>
      </w:pPr>
      <w:r w:rsidRPr="00F84FEC">
        <w:rPr>
          <w:rFonts w:ascii="Arial Narrow" w:hAnsi="Arial Narrow" w:cs="Arial"/>
          <w:b/>
          <w:bCs/>
        </w:rPr>
        <w:t xml:space="preserve">Ponudnik mora izpolniti, podpisati in priložiti ta ponudbeni obrazec. </w:t>
      </w:r>
    </w:p>
    <w:p w14:paraId="4D4B5173" w14:textId="77777777" w:rsidR="003124BC" w:rsidRPr="00F84FEC" w:rsidRDefault="003124BC" w:rsidP="003124BC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6254"/>
      </w:tblGrid>
      <w:tr w:rsidR="003124BC" w:rsidRPr="00F84FEC" w14:paraId="4915937C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956C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Naziv ponudnika: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389C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</w:p>
        </w:tc>
      </w:tr>
      <w:tr w:rsidR="003124BC" w:rsidRPr="00F84FEC" w14:paraId="2EE882CC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DB94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AD4F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</w:p>
        </w:tc>
      </w:tr>
      <w:tr w:rsidR="003124BC" w:rsidRPr="00F84FEC" w14:paraId="1815890D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9072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3210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  <w:r w:rsidRPr="00F84FEC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124BC" w:rsidRPr="00F84FEC" w14:paraId="57AF08D2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6728" w14:textId="77777777" w:rsidR="003124BC" w:rsidRPr="00C651A6" w:rsidRDefault="003124BC" w:rsidP="00AF5A40">
            <w:pPr>
              <w:rPr>
                <w:rFonts w:ascii="Arial Narrow" w:hAnsi="Arial Narrow" w:cs="Arial"/>
                <w:b/>
              </w:rPr>
            </w:pPr>
            <w:r w:rsidRPr="00C651A6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1C2F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</w:p>
        </w:tc>
      </w:tr>
      <w:tr w:rsidR="003124BC" w:rsidRPr="00F84FEC" w14:paraId="567B8A58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40A5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 w:rsidRPr="00C651A6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EA69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</w:p>
        </w:tc>
      </w:tr>
      <w:tr w:rsidR="003124BC" w:rsidRPr="00F84FEC" w14:paraId="51C70E9E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47C1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Številka transakcijskega računa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A5A1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</w:p>
        </w:tc>
      </w:tr>
      <w:tr w:rsidR="003124BC" w:rsidRPr="00F84FEC" w14:paraId="4E8D03BE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8AA46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 xml:space="preserve">Ponudnik je MSP* </w:t>
            </w:r>
            <w:r w:rsidRPr="00F84FEC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2855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  <w:r w:rsidRPr="00F84FEC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124BC" w:rsidRPr="00F84FEC" w14:paraId="70B8447E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57914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 xml:space="preserve">Ponudnik </w:t>
            </w:r>
            <w:r>
              <w:rPr>
                <w:rFonts w:ascii="Arial Narrow" w:hAnsi="Arial Narrow" w:cs="Arial"/>
                <w:b/>
              </w:rPr>
              <w:t xml:space="preserve">nastopa s podizvajalci: 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B1B5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  <w:r w:rsidRPr="00F84FEC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124BC" w:rsidRPr="00F84FEC" w14:paraId="73E256A1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A82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Kontaktna oseba 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9D6D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</w:p>
        </w:tc>
      </w:tr>
      <w:tr w:rsidR="003124BC" w:rsidRPr="00F84FEC" w14:paraId="27B1CB28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E64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E91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</w:p>
        </w:tc>
      </w:tr>
      <w:tr w:rsidR="003124BC" w:rsidRPr="00F84FEC" w14:paraId="360D669D" w14:textId="77777777" w:rsidTr="00AF5A40">
        <w:trPr>
          <w:trHeight w:val="39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622" w14:textId="77777777" w:rsidR="003124BC" w:rsidRPr="00F84FEC" w:rsidRDefault="003124BC" w:rsidP="00AF5A40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e-pošta: 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C6EE" w14:textId="77777777" w:rsidR="003124BC" w:rsidRPr="00F84FEC" w:rsidRDefault="003124BC" w:rsidP="00AF5A40">
            <w:pPr>
              <w:rPr>
                <w:rFonts w:ascii="Arial Narrow" w:hAnsi="Arial Narrow" w:cs="Arial"/>
              </w:rPr>
            </w:pPr>
          </w:p>
        </w:tc>
      </w:tr>
    </w:tbl>
    <w:p w14:paraId="3B2659D2" w14:textId="77777777" w:rsidR="003124BC" w:rsidRPr="00F84FEC" w:rsidRDefault="003124BC" w:rsidP="003124BC">
      <w:pPr>
        <w:jc w:val="both"/>
        <w:rPr>
          <w:rFonts w:ascii="Arial Narrow" w:hAnsi="Arial Narrow" w:cs="Arial"/>
          <w:sz w:val="20"/>
          <w:szCs w:val="20"/>
        </w:rPr>
      </w:pPr>
      <w:r w:rsidRPr="00F84FEC">
        <w:rPr>
          <w:rFonts w:ascii="Arial Narrow" w:hAnsi="Arial Narrow" w:cs="Arial"/>
        </w:rPr>
        <w:t xml:space="preserve">* </w:t>
      </w:r>
      <w:r w:rsidRPr="00F84FEC">
        <w:rPr>
          <w:rFonts w:ascii="Arial Narrow" w:hAnsi="Arial Narrow" w:cs="Arial"/>
          <w:sz w:val="20"/>
          <w:szCs w:val="20"/>
        </w:rPr>
        <w:t xml:space="preserve">Kategorijo </w:t>
      </w:r>
      <w:proofErr w:type="spellStart"/>
      <w:r w:rsidRPr="00F84FEC">
        <w:rPr>
          <w:rFonts w:ascii="Arial Narrow" w:hAnsi="Arial Narrow" w:cs="Arial"/>
          <w:sz w:val="20"/>
          <w:szCs w:val="20"/>
        </w:rPr>
        <w:t>mikro</w:t>
      </w:r>
      <w:proofErr w:type="spellEnd"/>
      <w:r w:rsidRPr="00F84FEC">
        <w:rPr>
          <w:rFonts w:ascii="Arial Narrow" w:hAnsi="Arial Narrow" w:cs="Arial"/>
          <w:sz w:val="20"/>
          <w:szCs w:val="20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49509D63" w14:textId="77777777" w:rsidR="003124BC" w:rsidRPr="00F84FEC" w:rsidRDefault="003124BC" w:rsidP="003124BC">
      <w:pPr>
        <w:rPr>
          <w:rFonts w:ascii="Arial Narrow" w:hAnsi="Arial Narrow" w:cs="Arial"/>
          <w:sz w:val="20"/>
          <w:szCs w:val="20"/>
        </w:rPr>
      </w:pPr>
    </w:p>
    <w:p w14:paraId="34B2BF79" w14:textId="77777777" w:rsidR="003124BC" w:rsidRPr="00E522B8" w:rsidRDefault="003124BC" w:rsidP="003124BC">
      <w:pPr>
        <w:rPr>
          <w:rFonts w:ascii="Arial Narrow" w:hAnsi="Arial Narrow" w:cs="Arial"/>
        </w:rPr>
      </w:pPr>
      <w:r w:rsidRPr="00E522B8">
        <w:rPr>
          <w:rFonts w:ascii="Arial Narrow" w:hAnsi="Arial Narrow" w:cs="Arial"/>
        </w:rPr>
        <w:t>Za naročnika :</w:t>
      </w:r>
      <w:r w:rsidRPr="00E522B8">
        <w:rPr>
          <w:rFonts w:ascii="Arial Narrow" w:hAnsi="Arial Narrow" w:cs="Arial"/>
          <w:b/>
        </w:rPr>
        <w:t xml:space="preserve"> </w:t>
      </w:r>
      <w:r w:rsidRPr="00E522B8">
        <w:rPr>
          <w:rFonts w:ascii="Arial Narrow" w:hAnsi="Arial Narrow" w:cs="Arial"/>
          <w:b/>
          <w:caps/>
        </w:rPr>
        <w:t>Univerzitetni klinični center Ljubljana</w:t>
      </w:r>
      <w:r w:rsidRPr="00E522B8">
        <w:rPr>
          <w:rFonts w:ascii="Arial Narrow" w:hAnsi="Arial Narrow" w:cs="Arial"/>
        </w:rPr>
        <w:t>, Zaloška cesta 2, 1000 Ljubljana</w:t>
      </w:r>
    </w:p>
    <w:p w14:paraId="48685CFF" w14:textId="77777777" w:rsidR="003124BC" w:rsidRPr="00F84FEC" w:rsidRDefault="003124BC" w:rsidP="003124BC">
      <w:pPr>
        <w:rPr>
          <w:rFonts w:ascii="Arial Narrow" w:hAnsi="Arial Narrow" w:cs="Arial"/>
        </w:rPr>
      </w:pPr>
    </w:p>
    <w:p w14:paraId="66C48CE2" w14:textId="0594710C" w:rsidR="003124BC" w:rsidRPr="00F84FEC" w:rsidRDefault="003124BC" w:rsidP="003124BC">
      <w:pPr>
        <w:jc w:val="both"/>
        <w:rPr>
          <w:rFonts w:ascii="Arial Narrow" w:hAnsi="Arial Narrow" w:cs="Arial"/>
        </w:rPr>
      </w:pPr>
      <w:r w:rsidRPr="00F84FEC">
        <w:rPr>
          <w:rFonts w:ascii="Arial Narrow" w:hAnsi="Arial Narrow" w:cs="Arial"/>
        </w:rPr>
        <w:t xml:space="preserve">V skladu </w:t>
      </w:r>
      <w:r>
        <w:rPr>
          <w:rFonts w:ascii="Arial Narrow" w:hAnsi="Arial Narrow" w:cs="Arial"/>
        </w:rPr>
        <w:t>s</w:t>
      </w:r>
      <w:r w:rsidRPr="00F84FEC">
        <w:rPr>
          <w:rFonts w:ascii="Arial Narrow" w:hAnsi="Arial Narrow" w:cs="Arial"/>
        </w:rPr>
        <w:t xml:space="preserve"> pogoji po tem javnem naročilu dajemo ponudbo št</w:t>
      </w:r>
      <w:r>
        <w:rPr>
          <w:rFonts w:ascii="Arial Narrow" w:hAnsi="Arial Narrow" w:cs="Arial"/>
        </w:rPr>
        <w:t xml:space="preserve">. ………………… </w:t>
      </w:r>
      <w:r w:rsidRPr="00F84FEC">
        <w:rPr>
          <w:rFonts w:ascii="Arial Narrow" w:hAnsi="Arial Narrow" w:cs="Arial"/>
        </w:rPr>
        <w:t>z dne</w:t>
      </w:r>
      <w:r>
        <w:rPr>
          <w:rFonts w:ascii="Arial Narrow" w:hAnsi="Arial Narrow" w:cs="Arial"/>
        </w:rPr>
        <w:t>……………………</w:t>
      </w:r>
      <w:r w:rsidRPr="00F84FEC">
        <w:rPr>
          <w:rFonts w:ascii="Arial Narrow" w:hAnsi="Arial Narrow" w:cs="Arial"/>
        </w:rPr>
        <w:t xml:space="preserve"> za izvedbo javnega naročila</w:t>
      </w:r>
      <w:r>
        <w:rPr>
          <w:rFonts w:ascii="Arial Narrow" w:hAnsi="Arial Narrow" w:cs="Arial"/>
        </w:rPr>
        <w:t xml:space="preserve"> za </w:t>
      </w:r>
      <w:r w:rsidRPr="00E522B8">
        <w:rPr>
          <w:rFonts w:ascii="Arial Narrow" w:hAnsi="Arial Narrow" w:cs="Arial"/>
          <w:b/>
        </w:rPr>
        <w:t>NAKUP OFT</w:t>
      </w:r>
      <w:r>
        <w:rPr>
          <w:rFonts w:ascii="Arial Narrow" w:hAnsi="Arial Narrow" w:cs="Arial"/>
          <w:b/>
        </w:rPr>
        <w:t>ALMOLOŠKIH RUTENIJEVIH APLIKATORJEV Ru-106</w:t>
      </w:r>
      <w:r w:rsidR="00C83C4A">
        <w:rPr>
          <w:rFonts w:ascii="Arial Narrow" w:hAnsi="Arial Narrow" w:cs="Arial"/>
          <w:b/>
        </w:rPr>
        <w:t>*</w:t>
      </w:r>
      <w:bookmarkStart w:id="0" w:name="_GoBack"/>
      <w:bookmarkEnd w:id="0"/>
    </w:p>
    <w:p w14:paraId="1D5DA9AC" w14:textId="77777777" w:rsidR="003124BC" w:rsidRDefault="003124BC" w:rsidP="003124BC">
      <w:pPr>
        <w:jc w:val="both"/>
        <w:rPr>
          <w:rFonts w:ascii="Arial Narrow" w:hAnsi="Arial Narrow"/>
          <w:b/>
          <w:bCs/>
        </w:rPr>
      </w:pPr>
    </w:p>
    <w:p w14:paraId="2D42F0B8" w14:textId="77777777" w:rsidR="003124BC" w:rsidRPr="00F84FEC" w:rsidRDefault="003124BC" w:rsidP="003124BC">
      <w:pPr>
        <w:jc w:val="both"/>
        <w:rPr>
          <w:rFonts w:ascii="Arial Narrow" w:hAnsi="Arial Narrow"/>
          <w:b/>
          <w:bCs/>
        </w:rPr>
      </w:pPr>
    </w:p>
    <w:p w14:paraId="7C199663" w14:textId="77777777" w:rsidR="003124BC" w:rsidRPr="00F84FEC" w:rsidRDefault="003124BC" w:rsidP="003124BC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F84FEC">
        <w:rPr>
          <w:rFonts w:ascii="Arial Narrow" w:hAnsi="Arial Narrow" w:cs="Arial"/>
          <w:sz w:val="22"/>
          <w:szCs w:val="22"/>
        </w:rPr>
        <w:t xml:space="preserve">*V ceni so zajeti vsi stroški, vključno s prevozom  in drugimi odvisnimi stroški - DDP </w:t>
      </w:r>
      <w:proofErr w:type="spellStart"/>
      <w:r w:rsidRPr="00F84FEC">
        <w:rPr>
          <w:rFonts w:ascii="Arial Narrow" w:hAnsi="Arial Narrow" w:cs="Arial"/>
          <w:sz w:val="22"/>
          <w:szCs w:val="22"/>
        </w:rPr>
        <w:t>incoterms</w:t>
      </w:r>
      <w:proofErr w:type="spellEnd"/>
      <w:r w:rsidRPr="00F84FEC">
        <w:rPr>
          <w:rFonts w:ascii="Arial Narrow" w:hAnsi="Arial Narrow" w:cs="Arial"/>
          <w:sz w:val="22"/>
          <w:szCs w:val="22"/>
        </w:rPr>
        <w:t xml:space="preserve"> - sedež oziroma lokacije naročnika.</w:t>
      </w:r>
    </w:p>
    <w:p w14:paraId="7CAB421B" w14:textId="77777777" w:rsidR="003124BC" w:rsidRPr="00F84FEC" w:rsidRDefault="003124BC" w:rsidP="003124BC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5114069C" w14:textId="77777777" w:rsidR="003124BC" w:rsidRPr="00F84FEC" w:rsidRDefault="003124BC" w:rsidP="003124BC">
      <w:pPr>
        <w:rPr>
          <w:rFonts w:ascii="Arial Narrow" w:hAnsi="Arial Narrow"/>
          <w:b/>
          <w:bCs/>
        </w:rPr>
      </w:pPr>
      <w:r w:rsidRPr="00F84FEC">
        <w:rPr>
          <w:rFonts w:ascii="Arial Narrow" w:hAnsi="Arial Narrow"/>
          <w:b/>
          <w:bCs/>
        </w:rPr>
        <w:t xml:space="preserve">Končne ponudbene vrednosti so razvidne iz priloženega PREDRAČUNA </w:t>
      </w:r>
    </w:p>
    <w:p w14:paraId="084E71CE" w14:textId="77777777" w:rsidR="003124BC" w:rsidRDefault="003124BC" w:rsidP="003124BC">
      <w:pPr>
        <w:rPr>
          <w:rFonts w:ascii="Arial Narrow" w:hAnsi="Arial Narrow"/>
        </w:rPr>
      </w:pPr>
    </w:p>
    <w:p w14:paraId="4470AB3A" w14:textId="77777777" w:rsidR="003124BC" w:rsidRPr="00F84FEC" w:rsidRDefault="003124BC" w:rsidP="003124BC">
      <w:pPr>
        <w:rPr>
          <w:rFonts w:ascii="Arial Narrow" w:hAnsi="Arial Narrow"/>
        </w:rPr>
      </w:pPr>
    </w:p>
    <w:p w14:paraId="31659D2C" w14:textId="77777777" w:rsidR="003124BC" w:rsidRPr="00F84FEC" w:rsidRDefault="003124BC" w:rsidP="003124BC">
      <w:pPr>
        <w:rPr>
          <w:rFonts w:ascii="Arial Narrow" w:hAnsi="Arial Narrow" w:cs="Arial"/>
        </w:rPr>
      </w:pPr>
      <w:r w:rsidRPr="00F84FEC">
        <w:rPr>
          <w:rFonts w:ascii="Arial Narrow" w:hAnsi="Arial Narrow" w:cs="Arial"/>
        </w:rPr>
        <w:t xml:space="preserve">Veljavnost ponudbe do vključno dne </w:t>
      </w:r>
      <w:r w:rsidRPr="00423D05">
        <w:rPr>
          <w:rFonts w:ascii="Arial Narrow" w:hAnsi="Arial Narrow" w:cs="Arial"/>
        </w:rPr>
        <w:t xml:space="preserve">28.02.2023 </w:t>
      </w:r>
      <w:r w:rsidRPr="00F84FEC">
        <w:rPr>
          <w:rFonts w:ascii="Arial Narrow" w:hAnsi="Arial Narrow" w:cs="Arial"/>
        </w:rPr>
        <w:t xml:space="preserve"> </w:t>
      </w:r>
    </w:p>
    <w:p w14:paraId="224B774E" w14:textId="77777777" w:rsidR="003124BC" w:rsidRPr="00F84FEC" w:rsidRDefault="003124BC" w:rsidP="003124BC">
      <w:pPr>
        <w:rPr>
          <w:rFonts w:ascii="Arial Narrow" w:hAnsi="Arial Narrow" w:cs="Arial"/>
        </w:rPr>
      </w:pPr>
    </w:p>
    <w:p w14:paraId="442CA867" w14:textId="77777777" w:rsidR="003124BC" w:rsidRPr="00F84FEC" w:rsidRDefault="003124BC" w:rsidP="003124BC">
      <w:pPr>
        <w:rPr>
          <w:rFonts w:ascii="Arial Narrow" w:hAnsi="Arial Narrow" w:cs="Arial"/>
        </w:rPr>
      </w:pPr>
    </w:p>
    <w:p w14:paraId="004552AF" w14:textId="77777777" w:rsidR="003124BC" w:rsidRPr="00F84FEC" w:rsidRDefault="003124BC" w:rsidP="003124BC">
      <w:pPr>
        <w:rPr>
          <w:rFonts w:ascii="Arial Narrow" w:hAnsi="Arial Narrow" w:cs="Arial"/>
        </w:rPr>
      </w:pPr>
      <w:r w:rsidRPr="00F84FEC">
        <w:rPr>
          <w:rFonts w:ascii="Arial Narrow" w:hAnsi="Arial Narrow" w:cs="Arial"/>
        </w:rPr>
        <w:t xml:space="preserve">Datum: </w:t>
      </w:r>
    </w:p>
    <w:p w14:paraId="7E81C030" w14:textId="77777777" w:rsidR="003124BC" w:rsidRPr="00F84FEC" w:rsidRDefault="003124BC" w:rsidP="003124BC">
      <w:pPr>
        <w:rPr>
          <w:rFonts w:ascii="Arial Narrow" w:hAnsi="Arial Narrow" w:cs="Arial"/>
        </w:rPr>
      </w:pPr>
    </w:p>
    <w:p w14:paraId="52B6EF9E" w14:textId="77777777" w:rsidR="003124BC" w:rsidRPr="00F84FEC" w:rsidRDefault="003124BC" w:rsidP="003124BC">
      <w:pPr>
        <w:rPr>
          <w:rFonts w:ascii="Arial Narrow" w:hAnsi="Arial Narrow" w:cs="Arial"/>
        </w:rPr>
      </w:pPr>
      <w:r w:rsidRPr="00F84FEC">
        <w:rPr>
          <w:rFonts w:ascii="Arial Narrow" w:hAnsi="Arial Narrow" w:cs="Arial"/>
        </w:rPr>
        <w:t xml:space="preserve">Žig in podpis zakonitega zastopnika/pooblaščene osebe ponudnika: </w:t>
      </w:r>
    </w:p>
    <w:p w14:paraId="4F136421" w14:textId="77777777" w:rsidR="003124BC" w:rsidRPr="00F84FEC" w:rsidRDefault="003124BC" w:rsidP="003124BC">
      <w:pPr>
        <w:rPr>
          <w:rFonts w:ascii="Arial Narrow" w:hAnsi="Arial Narrow" w:cs="Arial"/>
        </w:rPr>
      </w:pPr>
      <w:r w:rsidRPr="00F84FEC">
        <w:rPr>
          <w:rFonts w:ascii="Arial Narrow" w:hAnsi="Arial Narrow" w:cs="Arial"/>
        </w:rPr>
        <w:t>____________________________________________</w:t>
      </w:r>
    </w:p>
    <w:p w14:paraId="35F516C3" w14:textId="77777777" w:rsidR="003124BC" w:rsidRPr="00F84FEC" w:rsidRDefault="003124BC" w:rsidP="003124BC">
      <w:pPr>
        <w:rPr>
          <w:rFonts w:ascii="Arial Narrow" w:hAnsi="Arial Narrow" w:cs="Arial"/>
        </w:rPr>
      </w:pPr>
    </w:p>
    <w:p w14:paraId="16770957" w14:textId="77777777" w:rsidR="003124BC" w:rsidRPr="00F84FEC" w:rsidRDefault="003124BC" w:rsidP="003124BC">
      <w:pPr>
        <w:spacing w:line="276" w:lineRule="auto"/>
        <w:rPr>
          <w:rFonts w:ascii="Arial Narrow" w:eastAsiaTheme="minorEastAsia" w:hAnsi="Arial Narrow" w:cs="Calibri"/>
        </w:rPr>
      </w:pPr>
      <w:r w:rsidRPr="00F84FEC">
        <w:rPr>
          <w:rFonts w:ascii="Arial Narrow" w:eastAsiaTheme="minorEastAsia" w:hAnsi="Arial Narrow" w:cs="Calibri"/>
        </w:rPr>
        <w:t>* V primeru kvalificiranega elektronskega podpisa, žig ni potreben.</w:t>
      </w:r>
    </w:p>
    <w:p w14:paraId="6FAE018E" w14:textId="77777777" w:rsidR="003124BC" w:rsidRPr="00F84FEC" w:rsidRDefault="003124BC" w:rsidP="003124BC">
      <w:pPr>
        <w:spacing w:line="288" w:lineRule="auto"/>
        <w:jc w:val="both"/>
        <w:rPr>
          <w:rFonts w:ascii="Arial Narrow" w:hAnsi="Arial Narrow" w:cs="Arial"/>
          <w:b/>
        </w:rPr>
      </w:pPr>
    </w:p>
    <w:p w14:paraId="6E7A5129" w14:textId="017E9236" w:rsidR="00FD54CC" w:rsidRPr="003124BC" w:rsidRDefault="003124BC" w:rsidP="003124BC">
      <w:r w:rsidRPr="00F84FEC">
        <w:rPr>
          <w:rFonts w:ascii="Arial Narrow" w:hAnsi="Arial Narrow"/>
          <w:b/>
          <w:u w:val="single"/>
        </w:rPr>
        <w:t xml:space="preserve">Ponudnik priloži: </w:t>
      </w:r>
      <w:r w:rsidRPr="00F84FEC">
        <w:rPr>
          <w:rFonts w:ascii="Arial Narrow" w:hAnsi="Arial Narrow"/>
          <w:u w:val="single"/>
        </w:rPr>
        <w:t>izpolnjen izpis predračuna</w:t>
      </w:r>
      <w:r w:rsidRPr="00F84FEC">
        <w:rPr>
          <w:rFonts w:ascii="Arial Narrow" w:hAnsi="Arial Narrow"/>
        </w:rPr>
        <w:t xml:space="preserve"> </w:t>
      </w:r>
      <w:r w:rsidRPr="00ED3DB6">
        <w:rPr>
          <w:rFonts w:ascii="Arial Narrow" w:hAnsi="Arial Narrow"/>
          <w:b/>
        </w:rPr>
        <w:t>845080118-</w:t>
      </w:r>
      <w:r>
        <w:rPr>
          <w:rFonts w:ascii="Arial Narrow" w:hAnsi="Arial Narrow"/>
          <w:b/>
        </w:rPr>
        <w:t>131</w:t>
      </w:r>
      <w:r w:rsidRPr="00ED3DB6">
        <w:rPr>
          <w:rFonts w:ascii="Arial Narrow" w:hAnsi="Arial Narrow"/>
          <w:b/>
        </w:rPr>
        <w:t>-22.xlsx</w:t>
      </w:r>
    </w:p>
    <w:sectPr w:rsidR="00FD54CC" w:rsidRPr="003124BC" w:rsidSect="00BF3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21" w:bottom="136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14428" w14:textId="77777777" w:rsidR="009E4649" w:rsidRDefault="009E4649">
      <w:r>
        <w:separator/>
      </w:r>
    </w:p>
  </w:endnote>
  <w:endnote w:type="continuationSeparator" w:id="0">
    <w:p w14:paraId="05DBFF0D" w14:textId="77777777" w:rsidR="009E4649" w:rsidRDefault="009E4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D96B" w14:textId="77777777" w:rsidR="000753BE" w:rsidRDefault="000753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368B4979" w14:textId="77777777" w:rsidR="00F041A8" w:rsidRPr="00C058E6" w:rsidRDefault="00F041A8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  <w:r w:rsidRPr="00C058E6">
          <w:rPr>
            <w:rFonts w:ascii="Arial Narrow" w:hAnsi="Arial Narrow"/>
            <w:sz w:val="20"/>
            <w:szCs w:val="20"/>
          </w:rPr>
          <w:fldChar w:fldCharType="begin"/>
        </w:r>
        <w:r w:rsidRPr="00C058E6">
          <w:rPr>
            <w:rFonts w:ascii="Arial Narrow" w:hAnsi="Arial Narrow"/>
            <w:sz w:val="20"/>
            <w:szCs w:val="20"/>
          </w:rPr>
          <w:instrText>PAGE   \* MERGEFORMAT</w:instrText>
        </w:r>
        <w:r w:rsidRPr="00C058E6">
          <w:rPr>
            <w:rFonts w:ascii="Arial Narrow" w:hAnsi="Arial Narrow"/>
            <w:sz w:val="20"/>
            <w:szCs w:val="20"/>
          </w:rPr>
          <w:fldChar w:fldCharType="separate"/>
        </w:r>
        <w:r>
          <w:rPr>
            <w:rFonts w:ascii="Arial Narrow" w:hAnsi="Arial Narrow"/>
            <w:noProof/>
            <w:sz w:val="20"/>
            <w:szCs w:val="20"/>
          </w:rPr>
          <w:t>22</w:t>
        </w:r>
        <w:r w:rsidRPr="00C058E6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88E87B1" w14:textId="77777777" w:rsidR="00F041A8" w:rsidRDefault="00F041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AEF32" w14:textId="476A1CBF" w:rsidR="00F041A8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6301D710" w14:textId="41336EC3" w:rsidR="00F041A8" w:rsidRPr="003B5B2F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7F6DE" w14:textId="77777777" w:rsidR="009E4649" w:rsidRDefault="009E4649">
      <w:r>
        <w:separator/>
      </w:r>
    </w:p>
  </w:footnote>
  <w:footnote w:type="continuationSeparator" w:id="0">
    <w:p w14:paraId="37BFB4F6" w14:textId="77777777" w:rsidR="009E4649" w:rsidRDefault="009E4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3E61B" w14:textId="77777777" w:rsidR="000753BE" w:rsidRDefault="000753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C9279" w14:textId="77777777" w:rsidR="00F041A8" w:rsidRDefault="00F041A8" w:rsidP="005371E3">
    <w:pPr>
      <w:jc w:val="right"/>
    </w:pPr>
    <w:r>
      <w:rPr>
        <w:noProof/>
      </w:rPr>
      <w:drawing>
        <wp:inline distT="0" distB="0" distL="0" distR="0" wp14:anchorId="16EBBF14" wp14:editId="6D0E0E05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29F65" w14:textId="77777777" w:rsidR="000753BE" w:rsidRDefault="000753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DE91A30"/>
    <w:multiLevelType w:val="multilevel"/>
    <w:tmpl w:val="D6A04B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0" w15:restartNumberingAfterBreak="0">
    <w:nsid w:val="1EFC6E38"/>
    <w:multiLevelType w:val="hybridMultilevel"/>
    <w:tmpl w:val="2254405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B10EB0"/>
    <w:multiLevelType w:val="hybridMultilevel"/>
    <w:tmpl w:val="31EC8E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E3641"/>
    <w:multiLevelType w:val="hybridMultilevel"/>
    <w:tmpl w:val="2A8CAA7E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87DA9"/>
    <w:multiLevelType w:val="multilevel"/>
    <w:tmpl w:val="0BCE58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6CB2580"/>
    <w:multiLevelType w:val="hybridMultilevel"/>
    <w:tmpl w:val="8E0E38F4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A67CA"/>
    <w:multiLevelType w:val="hybridMultilevel"/>
    <w:tmpl w:val="D73E2280"/>
    <w:lvl w:ilvl="0" w:tplc="5C92C0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D16E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30"/>
  </w:num>
  <w:num w:numId="4">
    <w:abstractNumId w:val="33"/>
  </w:num>
  <w:num w:numId="5">
    <w:abstractNumId w:val="38"/>
  </w:num>
  <w:num w:numId="6">
    <w:abstractNumId w:val="23"/>
  </w:num>
  <w:num w:numId="7">
    <w:abstractNumId w:val="14"/>
  </w:num>
  <w:num w:numId="8">
    <w:abstractNumId w:val="36"/>
  </w:num>
  <w:num w:numId="9">
    <w:abstractNumId w:val="3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  <w:num w:numId="15">
    <w:abstractNumId w:val="3"/>
  </w:num>
  <w:num w:numId="16">
    <w:abstractNumId w:val="11"/>
  </w:num>
  <w:num w:numId="17">
    <w:abstractNumId w:val="10"/>
  </w:num>
  <w:num w:numId="1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2"/>
  </w:num>
  <w:num w:numId="22">
    <w:abstractNumId w:val="26"/>
  </w:num>
  <w:num w:numId="23">
    <w:abstractNumId w:val="13"/>
  </w:num>
  <w:num w:numId="24">
    <w:abstractNumId w:val="18"/>
  </w:num>
  <w:num w:numId="25">
    <w:abstractNumId w:val="39"/>
  </w:num>
  <w:num w:numId="26">
    <w:abstractNumId w:val="31"/>
  </w:num>
  <w:num w:numId="27">
    <w:abstractNumId w:val="1"/>
  </w:num>
  <w:num w:numId="28">
    <w:abstractNumId w:val="24"/>
  </w:num>
  <w:num w:numId="29">
    <w:abstractNumId w:val="20"/>
  </w:num>
  <w:num w:numId="30">
    <w:abstractNumId w:val="9"/>
  </w:num>
  <w:num w:numId="31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1"/>
  </w:num>
  <w:num w:numId="40">
    <w:abstractNumId w:val="0"/>
  </w:num>
  <w:num w:numId="41">
    <w:abstractNumId w:val="15"/>
  </w:num>
  <w:num w:numId="42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18"/>
    <w:rsid w:val="00000646"/>
    <w:rsid w:val="0000124C"/>
    <w:rsid w:val="000013DE"/>
    <w:rsid w:val="00001ACC"/>
    <w:rsid w:val="00001B55"/>
    <w:rsid w:val="00003EE7"/>
    <w:rsid w:val="000134C7"/>
    <w:rsid w:val="000146C3"/>
    <w:rsid w:val="000177F7"/>
    <w:rsid w:val="000203D3"/>
    <w:rsid w:val="00022195"/>
    <w:rsid w:val="00023654"/>
    <w:rsid w:val="00027904"/>
    <w:rsid w:val="000359EB"/>
    <w:rsid w:val="00037917"/>
    <w:rsid w:val="00042CA7"/>
    <w:rsid w:val="00045774"/>
    <w:rsid w:val="00046D18"/>
    <w:rsid w:val="00050472"/>
    <w:rsid w:val="00050946"/>
    <w:rsid w:val="00050DC5"/>
    <w:rsid w:val="0005196D"/>
    <w:rsid w:val="00051B00"/>
    <w:rsid w:val="000538D2"/>
    <w:rsid w:val="00057B35"/>
    <w:rsid w:val="00060444"/>
    <w:rsid w:val="000610C4"/>
    <w:rsid w:val="00064D4A"/>
    <w:rsid w:val="00064D50"/>
    <w:rsid w:val="0006558F"/>
    <w:rsid w:val="00065F65"/>
    <w:rsid w:val="00066549"/>
    <w:rsid w:val="00070515"/>
    <w:rsid w:val="00070992"/>
    <w:rsid w:val="00071F4B"/>
    <w:rsid w:val="00071FEA"/>
    <w:rsid w:val="00073873"/>
    <w:rsid w:val="00073C2B"/>
    <w:rsid w:val="000753BE"/>
    <w:rsid w:val="00075667"/>
    <w:rsid w:val="00076CDA"/>
    <w:rsid w:val="00077E93"/>
    <w:rsid w:val="00085677"/>
    <w:rsid w:val="00087373"/>
    <w:rsid w:val="0008739A"/>
    <w:rsid w:val="00087624"/>
    <w:rsid w:val="0009229A"/>
    <w:rsid w:val="000947A9"/>
    <w:rsid w:val="000A142D"/>
    <w:rsid w:val="000A26E9"/>
    <w:rsid w:val="000A4D83"/>
    <w:rsid w:val="000B041C"/>
    <w:rsid w:val="000B1A5F"/>
    <w:rsid w:val="000B2D8A"/>
    <w:rsid w:val="000B431C"/>
    <w:rsid w:val="000B6763"/>
    <w:rsid w:val="000B6E6A"/>
    <w:rsid w:val="000B6EF7"/>
    <w:rsid w:val="000C376A"/>
    <w:rsid w:val="000C5DE5"/>
    <w:rsid w:val="000C63D9"/>
    <w:rsid w:val="000D5A5C"/>
    <w:rsid w:val="000D630A"/>
    <w:rsid w:val="000D7A56"/>
    <w:rsid w:val="000E51F0"/>
    <w:rsid w:val="000E53CD"/>
    <w:rsid w:val="000E5A5A"/>
    <w:rsid w:val="000F00E2"/>
    <w:rsid w:val="000F4318"/>
    <w:rsid w:val="000F4B1A"/>
    <w:rsid w:val="001038D2"/>
    <w:rsid w:val="001061EB"/>
    <w:rsid w:val="00106D73"/>
    <w:rsid w:val="00107DB0"/>
    <w:rsid w:val="00111201"/>
    <w:rsid w:val="001112B8"/>
    <w:rsid w:val="00113929"/>
    <w:rsid w:val="00115788"/>
    <w:rsid w:val="00117B30"/>
    <w:rsid w:val="00123D39"/>
    <w:rsid w:val="001242B9"/>
    <w:rsid w:val="00124FCC"/>
    <w:rsid w:val="001251FA"/>
    <w:rsid w:val="0012692C"/>
    <w:rsid w:val="00131F62"/>
    <w:rsid w:val="0013552C"/>
    <w:rsid w:val="001427DA"/>
    <w:rsid w:val="001473BA"/>
    <w:rsid w:val="0015107A"/>
    <w:rsid w:val="00151A86"/>
    <w:rsid w:val="00151A9B"/>
    <w:rsid w:val="00154A26"/>
    <w:rsid w:val="00163462"/>
    <w:rsid w:val="00164132"/>
    <w:rsid w:val="00164C03"/>
    <w:rsid w:val="00165FA3"/>
    <w:rsid w:val="001666D9"/>
    <w:rsid w:val="00175258"/>
    <w:rsid w:val="00176DDD"/>
    <w:rsid w:val="00177091"/>
    <w:rsid w:val="00177B9E"/>
    <w:rsid w:val="00180806"/>
    <w:rsid w:val="00182830"/>
    <w:rsid w:val="00182D58"/>
    <w:rsid w:val="001833CD"/>
    <w:rsid w:val="00185B57"/>
    <w:rsid w:val="00191DF2"/>
    <w:rsid w:val="00197C14"/>
    <w:rsid w:val="001A1938"/>
    <w:rsid w:val="001A3B26"/>
    <w:rsid w:val="001A555E"/>
    <w:rsid w:val="001A5C0F"/>
    <w:rsid w:val="001B1132"/>
    <w:rsid w:val="001B3704"/>
    <w:rsid w:val="001B3F12"/>
    <w:rsid w:val="001C25C7"/>
    <w:rsid w:val="001D04C7"/>
    <w:rsid w:val="001D2286"/>
    <w:rsid w:val="001D4814"/>
    <w:rsid w:val="001D4B44"/>
    <w:rsid w:val="001D5221"/>
    <w:rsid w:val="001E024A"/>
    <w:rsid w:val="001E7273"/>
    <w:rsid w:val="001E74A8"/>
    <w:rsid w:val="001E7D99"/>
    <w:rsid w:val="001F03D1"/>
    <w:rsid w:val="001F0AEC"/>
    <w:rsid w:val="001F103E"/>
    <w:rsid w:val="001F22D1"/>
    <w:rsid w:val="001F4857"/>
    <w:rsid w:val="0020108B"/>
    <w:rsid w:val="002033BF"/>
    <w:rsid w:val="0020759D"/>
    <w:rsid w:val="00207758"/>
    <w:rsid w:val="00210D91"/>
    <w:rsid w:val="0021176B"/>
    <w:rsid w:val="002133CC"/>
    <w:rsid w:val="002147A5"/>
    <w:rsid w:val="0022229B"/>
    <w:rsid w:val="00224C51"/>
    <w:rsid w:val="0022766B"/>
    <w:rsid w:val="00233B23"/>
    <w:rsid w:val="00234389"/>
    <w:rsid w:val="0023626D"/>
    <w:rsid w:val="00236DC7"/>
    <w:rsid w:val="0024215F"/>
    <w:rsid w:val="00243E61"/>
    <w:rsid w:val="00245340"/>
    <w:rsid w:val="00247932"/>
    <w:rsid w:val="00247B4C"/>
    <w:rsid w:val="00250BEE"/>
    <w:rsid w:val="00252D95"/>
    <w:rsid w:val="002533EC"/>
    <w:rsid w:val="002542CC"/>
    <w:rsid w:val="002545B4"/>
    <w:rsid w:val="00255455"/>
    <w:rsid w:val="00255EC8"/>
    <w:rsid w:val="002613C7"/>
    <w:rsid w:val="00261C1F"/>
    <w:rsid w:val="002649BA"/>
    <w:rsid w:val="00264FFB"/>
    <w:rsid w:val="002653EB"/>
    <w:rsid w:val="00266E3A"/>
    <w:rsid w:val="00276A50"/>
    <w:rsid w:val="002819FA"/>
    <w:rsid w:val="002827E1"/>
    <w:rsid w:val="00284699"/>
    <w:rsid w:val="002851C3"/>
    <w:rsid w:val="0028588D"/>
    <w:rsid w:val="0028597F"/>
    <w:rsid w:val="00286EF3"/>
    <w:rsid w:val="00297477"/>
    <w:rsid w:val="002A2101"/>
    <w:rsid w:val="002A2849"/>
    <w:rsid w:val="002A2C71"/>
    <w:rsid w:val="002A34E3"/>
    <w:rsid w:val="002A4EEA"/>
    <w:rsid w:val="002A5119"/>
    <w:rsid w:val="002A7AD4"/>
    <w:rsid w:val="002B25FC"/>
    <w:rsid w:val="002B2A74"/>
    <w:rsid w:val="002C30A2"/>
    <w:rsid w:val="002C4263"/>
    <w:rsid w:val="002C57A8"/>
    <w:rsid w:val="002C7F96"/>
    <w:rsid w:val="002D0431"/>
    <w:rsid w:val="002D0708"/>
    <w:rsid w:val="002D0E4C"/>
    <w:rsid w:val="002D3646"/>
    <w:rsid w:val="002D4C7A"/>
    <w:rsid w:val="002D5626"/>
    <w:rsid w:val="002D710E"/>
    <w:rsid w:val="002E0262"/>
    <w:rsid w:val="002E141A"/>
    <w:rsid w:val="002E1658"/>
    <w:rsid w:val="002E16A4"/>
    <w:rsid w:val="002E326B"/>
    <w:rsid w:val="002E7A4B"/>
    <w:rsid w:val="00300D1B"/>
    <w:rsid w:val="00305155"/>
    <w:rsid w:val="003051A9"/>
    <w:rsid w:val="00306F86"/>
    <w:rsid w:val="003070B8"/>
    <w:rsid w:val="003110D6"/>
    <w:rsid w:val="003124BC"/>
    <w:rsid w:val="00312E98"/>
    <w:rsid w:val="00313222"/>
    <w:rsid w:val="00313FAE"/>
    <w:rsid w:val="0031657F"/>
    <w:rsid w:val="00316F6D"/>
    <w:rsid w:val="00320577"/>
    <w:rsid w:val="003219E1"/>
    <w:rsid w:val="0032595E"/>
    <w:rsid w:val="00327B93"/>
    <w:rsid w:val="003360DE"/>
    <w:rsid w:val="0034300C"/>
    <w:rsid w:val="003433B0"/>
    <w:rsid w:val="00343727"/>
    <w:rsid w:val="00346A4B"/>
    <w:rsid w:val="003513A3"/>
    <w:rsid w:val="003542FC"/>
    <w:rsid w:val="003601E8"/>
    <w:rsid w:val="00360C13"/>
    <w:rsid w:val="00360D12"/>
    <w:rsid w:val="00363860"/>
    <w:rsid w:val="0036415A"/>
    <w:rsid w:val="00366DC2"/>
    <w:rsid w:val="00366FFE"/>
    <w:rsid w:val="0036754D"/>
    <w:rsid w:val="00370F9A"/>
    <w:rsid w:val="00371F2C"/>
    <w:rsid w:val="00372EC8"/>
    <w:rsid w:val="003742CC"/>
    <w:rsid w:val="00376993"/>
    <w:rsid w:val="00382F36"/>
    <w:rsid w:val="00384A7B"/>
    <w:rsid w:val="00384FE5"/>
    <w:rsid w:val="00391540"/>
    <w:rsid w:val="00391E4D"/>
    <w:rsid w:val="003921BF"/>
    <w:rsid w:val="00392C44"/>
    <w:rsid w:val="00393130"/>
    <w:rsid w:val="00393B9A"/>
    <w:rsid w:val="00394336"/>
    <w:rsid w:val="0039706C"/>
    <w:rsid w:val="003A12A6"/>
    <w:rsid w:val="003A2468"/>
    <w:rsid w:val="003A283E"/>
    <w:rsid w:val="003A4218"/>
    <w:rsid w:val="003A577D"/>
    <w:rsid w:val="003A6973"/>
    <w:rsid w:val="003B0F91"/>
    <w:rsid w:val="003B1B7C"/>
    <w:rsid w:val="003B3998"/>
    <w:rsid w:val="003B4483"/>
    <w:rsid w:val="003B5911"/>
    <w:rsid w:val="003B5B2F"/>
    <w:rsid w:val="003C1F9A"/>
    <w:rsid w:val="003C3E99"/>
    <w:rsid w:val="003C67C2"/>
    <w:rsid w:val="003C71A8"/>
    <w:rsid w:val="003D1330"/>
    <w:rsid w:val="003D2D20"/>
    <w:rsid w:val="003D2D94"/>
    <w:rsid w:val="003D3C2B"/>
    <w:rsid w:val="003D448E"/>
    <w:rsid w:val="003D56FF"/>
    <w:rsid w:val="003E62B1"/>
    <w:rsid w:val="003F101E"/>
    <w:rsid w:val="003F5BC6"/>
    <w:rsid w:val="003F6192"/>
    <w:rsid w:val="003F67FA"/>
    <w:rsid w:val="003F7338"/>
    <w:rsid w:val="003F73E6"/>
    <w:rsid w:val="003F7F60"/>
    <w:rsid w:val="00400904"/>
    <w:rsid w:val="00402F85"/>
    <w:rsid w:val="00403141"/>
    <w:rsid w:val="004039A9"/>
    <w:rsid w:val="0041498C"/>
    <w:rsid w:val="00417542"/>
    <w:rsid w:val="00417B19"/>
    <w:rsid w:val="00426502"/>
    <w:rsid w:val="004324AB"/>
    <w:rsid w:val="00444E17"/>
    <w:rsid w:val="004455E0"/>
    <w:rsid w:val="0044604F"/>
    <w:rsid w:val="00446F70"/>
    <w:rsid w:val="00451D54"/>
    <w:rsid w:val="00464328"/>
    <w:rsid w:val="00466D06"/>
    <w:rsid w:val="00467642"/>
    <w:rsid w:val="00467AD0"/>
    <w:rsid w:val="004704B5"/>
    <w:rsid w:val="00474504"/>
    <w:rsid w:val="00474A73"/>
    <w:rsid w:val="00481A1F"/>
    <w:rsid w:val="00483096"/>
    <w:rsid w:val="00484748"/>
    <w:rsid w:val="00486001"/>
    <w:rsid w:val="00491E79"/>
    <w:rsid w:val="00493461"/>
    <w:rsid w:val="004A04EA"/>
    <w:rsid w:val="004A46E9"/>
    <w:rsid w:val="004A4B77"/>
    <w:rsid w:val="004A58EF"/>
    <w:rsid w:val="004A7E64"/>
    <w:rsid w:val="004B09C9"/>
    <w:rsid w:val="004B2413"/>
    <w:rsid w:val="004B47E8"/>
    <w:rsid w:val="004B5CCA"/>
    <w:rsid w:val="004B79D8"/>
    <w:rsid w:val="004C131D"/>
    <w:rsid w:val="004C1D1D"/>
    <w:rsid w:val="004C3537"/>
    <w:rsid w:val="004C72DA"/>
    <w:rsid w:val="004D083D"/>
    <w:rsid w:val="004D2B5F"/>
    <w:rsid w:val="004D403C"/>
    <w:rsid w:val="004D4E13"/>
    <w:rsid w:val="004D627D"/>
    <w:rsid w:val="004D669C"/>
    <w:rsid w:val="004E1E3B"/>
    <w:rsid w:val="004E314C"/>
    <w:rsid w:val="004E342B"/>
    <w:rsid w:val="004E3BA4"/>
    <w:rsid w:val="004E5800"/>
    <w:rsid w:val="004F0B74"/>
    <w:rsid w:val="004F22AC"/>
    <w:rsid w:val="004F3F0C"/>
    <w:rsid w:val="004F4B77"/>
    <w:rsid w:val="005032C0"/>
    <w:rsid w:val="0050385F"/>
    <w:rsid w:val="00503FBF"/>
    <w:rsid w:val="00504FA5"/>
    <w:rsid w:val="00505F99"/>
    <w:rsid w:val="00506631"/>
    <w:rsid w:val="00510CA8"/>
    <w:rsid w:val="00510E28"/>
    <w:rsid w:val="00510FB4"/>
    <w:rsid w:val="00512E94"/>
    <w:rsid w:val="00514D88"/>
    <w:rsid w:val="00517111"/>
    <w:rsid w:val="0052184F"/>
    <w:rsid w:val="00522E69"/>
    <w:rsid w:val="0052493E"/>
    <w:rsid w:val="005260C8"/>
    <w:rsid w:val="005265B3"/>
    <w:rsid w:val="005265E1"/>
    <w:rsid w:val="00530B5F"/>
    <w:rsid w:val="005315FA"/>
    <w:rsid w:val="00531604"/>
    <w:rsid w:val="0053183F"/>
    <w:rsid w:val="00532AA9"/>
    <w:rsid w:val="00535B85"/>
    <w:rsid w:val="005371E3"/>
    <w:rsid w:val="00537587"/>
    <w:rsid w:val="0054103D"/>
    <w:rsid w:val="0054397F"/>
    <w:rsid w:val="0054731A"/>
    <w:rsid w:val="00550E8D"/>
    <w:rsid w:val="005523B1"/>
    <w:rsid w:val="00553853"/>
    <w:rsid w:val="00553898"/>
    <w:rsid w:val="00555B41"/>
    <w:rsid w:val="00570377"/>
    <w:rsid w:val="00572F43"/>
    <w:rsid w:val="00573CC6"/>
    <w:rsid w:val="0058039C"/>
    <w:rsid w:val="0058346D"/>
    <w:rsid w:val="005844C9"/>
    <w:rsid w:val="00584C22"/>
    <w:rsid w:val="00584F78"/>
    <w:rsid w:val="005950AF"/>
    <w:rsid w:val="00595FFA"/>
    <w:rsid w:val="00596406"/>
    <w:rsid w:val="00596971"/>
    <w:rsid w:val="005A1A24"/>
    <w:rsid w:val="005A1B75"/>
    <w:rsid w:val="005A21A6"/>
    <w:rsid w:val="005A2FF1"/>
    <w:rsid w:val="005A3DFF"/>
    <w:rsid w:val="005A65F3"/>
    <w:rsid w:val="005A6E73"/>
    <w:rsid w:val="005B1F07"/>
    <w:rsid w:val="005B27CC"/>
    <w:rsid w:val="005B440E"/>
    <w:rsid w:val="005B7B74"/>
    <w:rsid w:val="005C030F"/>
    <w:rsid w:val="005C1338"/>
    <w:rsid w:val="005C19A4"/>
    <w:rsid w:val="005C1DFF"/>
    <w:rsid w:val="005D07AE"/>
    <w:rsid w:val="005D0DB7"/>
    <w:rsid w:val="005D222B"/>
    <w:rsid w:val="005D2365"/>
    <w:rsid w:val="005E0406"/>
    <w:rsid w:val="005E2E4E"/>
    <w:rsid w:val="005E2F26"/>
    <w:rsid w:val="005E52A9"/>
    <w:rsid w:val="005E580A"/>
    <w:rsid w:val="005F1107"/>
    <w:rsid w:val="005F1398"/>
    <w:rsid w:val="005F20CE"/>
    <w:rsid w:val="005F3B94"/>
    <w:rsid w:val="005F3C42"/>
    <w:rsid w:val="005F3C9C"/>
    <w:rsid w:val="005F48A9"/>
    <w:rsid w:val="005F4CC9"/>
    <w:rsid w:val="00603F2D"/>
    <w:rsid w:val="00607498"/>
    <w:rsid w:val="00610BFA"/>
    <w:rsid w:val="006129E2"/>
    <w:rsid w:val="00612ECC"/>
    <w:rsid w:val="006134A2"/>
    <w:rsid w:val="00617DAB"/>
    <w:rsid w:val="00621E1C"/>
    <w:rsid w:val="00625625"/>
    <w:rsid w:val="00625C24"/>
    <w:rsid w:val="00627048"/>
    <w:rsid w:val="006301B1"/>
    <w:rsid w:val="006311AA"/>
    <w:rsid w:val="006324C2"/>
    <w:rsid w:val="00632F45"/>
    <w:rsid w:val="00633612"/>
    <w:rsid w:val="00633ABC"/>
    <w:rsid w:val="00633CFA"/>
    <w:rsid w:val="00635A16"/>
    <w:rsid w:val="0063655F"/>
    <w:rsid w:val="00636ABE"/>
    <w:rsid w:val="0064205C"/>
    <w:rsid w:val="00642E55"/>
    <w:rsid w:val="00643EF8"/>
    <w:rsid w:val="006443D4"/>
    <w:rsid w:val="00645827"/>
    <w:rsid w:val="0065381B"/>
    <w:rsid w:val="00654218"/>
    <w:rsid w:val="00656526"/>
    <w:rsid w:val="006568A9"/>
    <w:rsid w:val="006623FD"/>
    <w:rsid w:val="0066550D"/>
    <w:rsid w:val="00670EEA"/>
    <w:rsid w:val="006710C3"/>
    <w:rsid w:val="00671D14"/>
    <w:rsid w:val="0067326D"/>
    <w:rsid w:val="00673391"/>
    <w:rsid w:val="00673695"/>
    <w:rsid w:val="00673730"/>
    <w:rsid w:val="00674097"/>
    <w:rsid w:val="00675C34"/>
    <w:rsid w:val="006810CD"/>
    <w:rsid w:val="006826AF"/>
    <w:rsid w:val="006831D2"/>
    <w:rsid w:val="00684D32"/>
    <w:rsid w:val="00690347"/>
    <w:rsid w:val="0069650C"/>
    <w:rsid w:val="006A23C1"/>
    <w:rsid w:val="006A3120"/>
    <w:rsid w:val="006A4BF1"/>
    <w:rsid w:val="006B167F"/>
    <w:rsid w:val="006B19CE"/>
    <w:rsid w:val="006B6347"/>
    <w:rsid w:val="006B66BA"/>
    <w:rsid w:val="006C1395"/>
    <w:rsid w:val="006C151F"/>
    <w:rsid w:val="006C15C0"/>
    <w:rsid w:val="006C17D5"/>
    <w:rsid w:val="006C4D4C"/>
    <w:rsid w:val="006D3D95"/>
    <w:rsid w:val="006D4446"/>
    <w:rsid w:val="006D4F3D"/>
    <w:rsid w:val="006D791C"/>
    <w:rsid w:val="006E2B09"/>
    <w:rsid w:val="006E3F1C"/>
    <w:rsid w:val="006E4E69"/>
    <w:rsid w:val="006E6085"/>
    <w:rsid w:val="006E7F22"/>
    <w:rsid w:val="006F1E57"/>
    <w:rsid w:val="00703588"/>
    <w:rsid w:val="00704B01"/>
    <w:rsid w:val="0070628A"/>
    <w:rsid w:val="00706AA1"/>
    <w:rsid w:val="00711F9B"/>
    <w:rsid w:val="007156B0"/>
    <w:rsid w:val="00717AAA"/>
    <w:rsid w:val="007206EA"/>
    <w:rsid w:val="0072104D"/>
    <w:rsid w:val="007214AE"/>
    <w:rsid w:val="00721A0A"/>
    <w:rsid w:val="00722B26"/>
    <w:rsid w:val="00723440"/>
    <w:rsid w:val="00727203"/>
    <w:rsid w:val="007303A6"/>
    <w:rsid w:val="00730E61"/>
    <w:rsid w:val="0073186F"/>
    <w:rsid w:val="0073381A"/>
    <w:rsid w:val="00734336"/>
    <w:rsid w:val="00737A15"/>
    <w:rsid w:val="0074015C"/>
    <w:rsid w:val="00744357"/>
    <w:rsid w:val="00744BD7"/>
    <w:rsid w:val="00745ACE"/>
    <w:rsid w:val="00747B7E"/>
    <w:rsid w:val="00753B89"/>
    <w:rsid w:val="0075429E"/>
    <w:rsid w:val="007547B1"/>
    <w:rsid w:val="00757E1D"/>
    <w:rsid w:val="00763983"/>
    <w:rsid w:val="00765DAF"/>
    <w:rsid w:val="00766BB6"/>
    <w:rsid w:val="007672FC"/>
    <w:rsid w:val="00767FBE"/>
    <w:rsid w:val="00772819"/>
    <w:rsid w:val="00772BFF"/>
    <w:rsid w:val="00773F91"/>
    <w:rsid w:val="00775A7A"/>
    <w:rsid w:val="00775AF6"/>
    <w:rsid w:val="00777606"/>
    <w:rsid w:val="0078234D"/>
    <w:rsid w:val="00787DFC"/>
    <w:rsid w:val="007918A4"/>
    <w:rsid w:val="00792800"/>
    <w:rsid w:val="00793803"/>
    <w:rsid w:val="007957A6"/>
    <w:rsid w:val="00795BF7"/>
    <w:rsid w:val="00797D5B"/>
    <w:rsid w:val="007A24FD"/>
    <w:rsid w:val="007A2782"/>
    <w:rsid w:val="007A2CE9"/>
    <w:rsid w:val="007A4F1E"/>
    <w:rsid w:val="007A50CE"/>
    <w:rsid w:val="007A5DC3"/>
    <w:rsid w:val="007B1B9B"/>
    <w:rsid w:val="007B3432"/>
    <w:rsid w:val="007B46B7"/>
    <w:rsid w:val="007B6D2F"/>
    <w:rsid w:val="007C2CED"/>
    <w:rsid w:val="007D2492"/>
    <w:rsid w:val="007D3CF2"/>
    <w:rsid w:val="007D4B29"/>
    <w:rsid w:val="007D5A84"/>
    <w:rsid w:val="007E1749"/>
    <w:rsid w:val="007E23DE"/>
    <w:rsid w:val="007E4ECC"/>
    <w:rsid w:val="007F0E69"/>
    <w:rsid w:val="007F0EF7"/>
    <w:rsid w:val="007F1A60"/>
    <w:rsid w:val="007F1B14"/>
    <w:rsid w:val="007F3E9A"/>
    <w:rsid w:val="007F4D51"/>
    <w:rsid w:val="007F541F"/>
    <w:rsid w:val="008005BF"/>
    <w:rsid w:val="00800C88"/>
    <w:rsid w:val="008014AF"/>
    <w:rsid w:val="00803BDA"/>
    <w:rsid w:val="00805D16"/>
    <w:rsid w:val="00810C14"/>
    <w:rsid w:val="0081296F"/>
    <w:rsid w:val="00815D3E"/>
    <w:rsid w:val="008242BC"/>
    <w:rsid w:val="008253A1"/>
    <w:rsid w:val="00825BE2"/>
    <w:rsid w:val="00826952"/>
    <w:rsid w:val="00827DB7"/>
    <w:rsid w:val="0083388F"/>
    <w:rsid w:val="00834CD7"/>
    <w:rsid w:val="00843161"/>
    <w:rsid w:val="008452A4"/>
    <w:rsid w:val="0085391F"/>
    <w:rsid w:val="00853C58"/>
    <w:rsid w:val="008550B3"/>
    <w:rsid w:val="0085685B"/>
    <w:rsid w:val="008616E6"/>
    <w:rsid w:val="00861D16"/>
    <w:rsid w:val="0086398F"/>
    <w:rsid w:val="008644D6"/>
    <w:rsid w:val="0086478B"/>
    <w:rsid w:val="00871117"/>
    <w:rsid w:val="0087642E"/>
    <w:rsid w:val="00877801"/>
    <w:rsid w:val="00881BE7"/>
    <w:rsid w:val="008825C9"/>
    <w:rsid w:val="008853EB"/>
    <w:rsid w:val="00886BDC"/>
    <w:rsid w:val="008943D2"/>
    <w:rsid w:val="0089471E"/>
    <w:rsid w:val="008956E2"/>
    <w:rsid w:val="008A21EC"/>
    <w:rsid w:val="008A30AF"/>
    <w:rsid w:val="008A4AD2"/>
    <w:rsid w:val="008A4DD6"/>
    <w:rsid w:val="008A58B1"/>
    <w:rsid w:val="008B1EB2"/>
    <w:rsid w:val="008B2111"/>
    <w:rsid w:val="008B41F5"/>
    <w:rsid w:val="008B500C"/>
    <w:rsid w:val="008B5650"/>
    <w:rsid w:val="008B58D0"/>
    <w:rsid w:val="008C0194"/>
    <w:rsid w:val="008C024D"/>
    <w:rsid w:val="008C0FA3"/>
    <w:rsid w:val="008C352F"/>
    <w:rsid w:val="008C664C"/>
    <w:rsid w:val="008C69A6"/>
    <w:rsid w:val="008C6BED"/>
    <w:rsid w:val="008C791F"/>
    <w:rsid w:val="008D0233"/>
    <w:rsid w:val="008D1126"/>
    <w:rsid w:val="008D5198"/>
    <w:rsid w:val="008D7075"/>
    <w:rsid w:val="008E0C33"/>
    <w:rsid w:val="008E2D75"/>
    <w:rsid w:val="008E6E07"/>
    <w:rsid w:val="008F0A19"/>
    <w:rsid w:val="008F3DE1"/>
    <w:rsid w:val="008F416C"/>
    <w:rsid w:val="008F5475"/>
    <w:rsid w:val="008F5F64"/>
    <w:rsid w:val="008F6F71"/>
    <w:rsid w:val="00901EC7"/>
    <w:rsid w:val="00903E1F"/>
    <w:rsid w:val="0090614B"/>
    <w:rsid w:val="00906397"/>
    <w:rsid w:val="00906437"/>
    <w:rsid w:val="009067CC"/>
    <w:rsid w:val="00907216"/>
    <w:rsid w:val="009108F4"/>
    <w:rsid w:val="009202A0"/>
    <w:rsid w:val="00923774"/>
    <w:rsid w:val="00923E3E"/>
    <w:rsid w:val="00925507"/>
    <w:rsid w:val="00925960"/>
    <w:rsid w:val="00925B14"/>
    <w:rsid w:val="00926897"/>
    <w:rsid w:val="00927F79"/>
    <w:rsid w:val="00930ABE"/>
    <w:rsid w:val="00932EB9"/>
    <w:rsid w:val="009338D7"/>
    <w:rsid w:val="009343C2"/>
    <w:rsid w:val="00934AA3"/>
    <w:rsid w:val="0093519B"/>
    <w:rsid w:val="0093597A"/>
    <w:rsid w:val="00936DB7"/>
    <w:rsid w:val="00941D31"/>
    <w:rsid w:val="009445ED"/>
    <w:rsid w:val="0094529F"/>
    <w:rsid w:val="00947799"/>
    <w:rsid w:val="00950F08"/>
    <w:rsid w:val="009510C1"/>
    <w:rsid w:val="00955475"/>
    <w:rsid w:val="00955725"/>
    <w:rsid w:val="00955D0C"/>
    <w:rsid w:val="00955D74"/>
    <w:rsid w:val="009567C5"/>
    <w:rsid w:val="009575E1"/>
    <w:rsid w:val="00957D1C"/>
    <w:rsid w:val="009629A9"/>
    <w:rsid w:val="0096309A"/>
    <w:rsid w:val="0096386C"/>
    <w:rsid w:val="00963C5F"/>
    <w:rsid w:val="00965A73"/>
    <w:rsid w:val="009660A7"/>
    <w:rsid w:val="00967123"/>
    <w:rsid w:val="00971B91"/>
    <w:rsid w:val="00974290"/>
    <w:rsid w:val="009746F8"/>
    <w:rsid w:val="00977CA8"/>
    <w:rsid w:val="009811B4"/>
    <w:rsid w:val="00982805"/>
    <w:rsid w:val="0098446A"/>
    <w:rsid w:val="00985190"/>
    <w:rsid w:val="009869D8"/>
    <w:rsid w:val="00992DDD"/>
    <w:rsid w:val="009930CF"/>
    <w:rsid w:val="009933DD"/>
    <w:rsid w:val="00997443"/>
    <w:rsid w:val="00997650"/>
    <w:rsid w:val="009A050C"/>
    <w:rsid w:val="009A0B3B"/>
    <w:rsid w:val="009A42AA"/>
    <w:rsid w:val="009A5043"/>
    <w:rsid w:val="009A6B19"/>
    <w:rsid w:val="009A73E7"/>
    <w:rsid w:val="009B06DA"/>
    <w:rsid w:val="009B1CAE"/>
    <w:rsid w:val="009B655F"/>
    <w:rsid w:val="009C309F"/>
    <w:rsid w:val="009C391B"/>
    <w:rsid w:val="009C3A99"/>
    <w:rsid w:val="009C5303"/>
    <w:rsid w:val="009C586D"/>
    <w:rsid w:val="009C73D2"/>
    <w:rsid w:val="009D1725"/>
    <w:rsid w:val="009D26BF"/>
    <w:rsid w:val="009D69E8"/>
    <w:rsid w:val="009D7E00"/>
    <w:rsid w:val="009E290C"/>
    <w:rsid w:val="009E4649"/>
    <w:rsid w:val="009E4948"/>
    <w:rsid w:val="009E5588"/>
    <w:rsid w:val="009E59C9"/>
    <w:rsid w:val="009E6E4F"/>
    <w:rsid w:val="009E7F9C"/>
    <w:rsid w:val="009F36EC"/>
    <w:rsid w:val="009F5B69"/>
    <w:rsid w:val="009F655C"/>
    <w:rsid w:val="009F6B1E"/>
    <w:rsid w:val="00A00B67"/>
    <w:rsid w:val="00A04334"/>
    <w:rsid w:val="00A0713F"/>
    <w:rsid w:val="00A079B8"/>
    <w:rsid w:val="00A107AB"/>
    <w:rsid w:val="00A11009"/>
    <w:rsid w:val="00A11167"/>
    <w:rsid w:val="00A11E15"/>
    <w:rsid w:val="00A12178"/>
    <w:rsid w:val="00A13B05"/>
    <w:rsid w:val="00A15986"/>
    <w:rsid w:val="00A17494"/>
    <w:rsid w:val="00A20E33"/>
    <w:rsid w:val="00A2308F"/>
    <w:rsid w:val="00A23D83"/>
    <w:rsid w:val="00A253F1"/>
    <w:rsid w:val="00A25A48"/>
    <w:rsid w:val="00A264B0"/>
    <w:rsid w:val="00A26FCF"/>
    <w:rsid w:val="00A30881"/>
    <w:rsid w:val="00A309AE"/>
    <w:rsid w:val="00A30C2A"/>
    <w:rsid w:val="00A32FAB"/>
    <w:rsid w:val="00A341D9"/>
    <w:rsid w:val="00A40CBD"/>
    <w:rsid w:val="00A430D2"/>
    <w:rsid w:val="00A47EF6"/>
    <w:rsid w:val="00A52EE0"/>
    <w:rsid w:val="00A5410B"/>
    <w:rsid w:val="00A55659"/>
    <w:rsid w:val="00A56379"/>
    <w:rsid w:val="00A567F8"/>
    <w:rsid w:val="00A56D50"/>
    <w:rsid w:val="00A70CF4"/>
    <w:rsid w:val="00A70D4E"/>
    <w:rsid w:val="00A739F4"/>
    <w:rsid w:val="00A740AC"/>
    <w:rsid w:val="00A800E7"/>
    <w:rsid w:val="00A81774"/>
    <w:rsid w:val="00A81D49"/>
    <w:rsid w:val="00A82ACF"/>
    <w:rsid w:val="00A82D6F"/>
    <w:rsid w:val="00A878E0"/>
    <w:rsid w:val="00A87FD3"/>
    <w:rsid w:val="00A902D2"/>
    <w:rsid w:val="00A906F4"/>
    <w:rsid w:val="00A9257C"/>
    <w:rsid w:val="00A92743"/>
    <w:rsid w:val="00A9369F"/>
    <w:rsid w:val="00A974DD"/>
    <w:rsid w:val="00A975BE"/>
    <w:rsid w:val="00AA1178"/>
    <w:rsid w:val="00AA16BC"/>
    <w:rsid w:val="00AA3639"/>
    <w:rsid w:val="00AA5088"/>
    <w:rsid w:val="00AA5988"/>
    <w:rsid w:val="00AB1679"/>
    <w:rsid w:val="00AB4AC0"/>
    <w:rsid w:val="00AB6DE4"/>
    <w:rsid w:val="00AB7FF4"/>
    <w:rsid w:val="00AC4091"/>
    <w:rsid w:val="00AC5329"/>
    <w:rsid w:val="00AC6B25"/>
    <w:rsid w:val="00AC7843"/>
    <w:rsid w:val="00AD16BF"/>
    <w:rsid w:val="00AD3D00"/>
    <w:rsid w:val="00AE051D"/>
    <w:rsid w:val="00AE15C1"/>
    <w:rsid w:val="00AE2070"/>
    <w:rsid w:val="00AE2417"/>
    <w:rsid w:val="00AE2CE9"/>
    <w:rsid w:val="00AE4972"/>
    <w:rsid w:val="00AE5BAE"/>
    <w:rsid w:val="00AF0D19"/>
    <w:rsid w:val="00AF1DE0"/>
    <w:rsid w:val="00AF1DF0"/>
    <w:rsid w:val="00AF2181"/>
    <w:rsid w:val="00AF5318"/>
    <w:rsid w:val="00B02254"/>
    <w:rsid w:val="00B06D1F"/>
    <w:rsid w:val="00B10F3D"/>
    <w:rsid w:val="00B14910"/>
    <w:rsid w:val="00B15016"/>
    <w:rsid w:val="00B15DE2"/>
    <w:rsid w:val="00B16513"/>
    <w:rsid w:val="00B166F3"/>
    <w:rsid w:val="00B21365"/>
    <w:rsid w:val="00B23273"/>
    <w:rsid w:val="00B25726"/>
    <w:rsid w:val="00B3218E"/>
    <w:rsid w:val="00B33CE7"/>
    <w:rsid w:val="00B341FF"/>
    <w:rsid w:val="00B3491F"/>
    <w:rsid w:val="00B40018"/>
    <w:rsid w:val="00B4073E"/>
    <w:rsid w:val="00B42B36"/>
    <w:rsid w:val="00B44B57"/>
    <w:rsid w:val="00B45832"/>
    <w:rsid w:val="00B47428"/>
    <w:rsid w:val="00B50FEC"/>
    <w:rsid w:val="00B5533C"/>
    <w:rsid w:val="00B5732B"/>
    <w:rsid w:val="00B6017F"/>
    <w:rsid w:val="00B61ACB"/>
    <w:rsid w:val="00B62B7C"/>
    <w:rsid w:val="00B636AE"/>
    <w:rsid w:val="00B6437E"/>
    <w:rsid w:val="00B6543F"/>
    <w:rsid w:val="00B65FCF"/>
    <w:rsid w:val="00B7148F"/>
    <w:rsid w:val="00B72294"/>
    <w:rsid w:val="00B72CCB"/>
    <w:rsid w:val="00B73259"/>
    <w:rsid w:val="00B740A9"/>
    <w:rsid w:val="00B777FA"/>
    <w:rsid w:val="00B80434"/>
    <w:rsid w:val="00B8144F"/>
    <w:rsid w:val="00B82F87"/>
    <w:rsid w:val="00B85085"/>
    <w:rsid w:val="00B91BC2"/>
    <w:rsid w:val="00B933FC"/>
    <w:rsid w:val="00B946EB"/>
    <w:rsid w:val="00B9596B"/>
    <w:rsid w:val="00B96EBE"/>
    <w:rsid w:val="00B9791D"/>
    <w:rsid w:val="00BA03CF"/>
    <w:rsid w:val="00BA05ED"/>
    <w:rsid w:val="00BA083D"/>
    <w:rsid w:val="00BA0C47"/>
    <w:rsid w:val="00BA0F14"/>
    <w:rsid w:val="00BA3828"/>
    <w:rsid w:val="00BA44E5"/>
    <w:rsid w:val="00BA5B2F"/>
    <w:rsid w:val="00BA6E60"/>
    <w:rsid w:val="00BB00FA"/>
    <w:rsid w:val="00BB0DAF"/>
    <w:rsid w:val="00BB0E58"/>
    <w:rsid w:val="00BB387C"/>
    <w:rsid w:val="00BB4C28"/>
    <w:rsid w:val="00BB5178"/>
    <w:rsid w:val="00BB62EE"/>
    <w:rsid w:val="00BB6C35"/>
    <w:rsid w:val="00BC219C"/>
    <w:rsid w:val="00BC2558"/>
    <w:rsid w:val="00BC3E54"/>
    <w:rsid w:val="00BC4ACC"/>
    <w:rsid w:val="00BC51F4"/>
    <w:rsid w:val="00BC724C"/>
    <w:rsid w:val="00BD0848"/>
    <w:rsid w:val="00BD31A7"/>
    <w:rsid w:val="00BD32DE"/>
    <w:rsid w:val="00BD4A1F"/>
    <w:rsid w:val="00BD71E0"/>
    <w:rsid w:val="00BE28D4"/>
    <w:rsid w:val="00BE3966"/>
    <w:rsid w:val="00BE3AAF"/>
    <w:rsid w:val="00BE4C09"/>
    <w:rsid w:val="00BE6AD0"/>
    <w:rsid w:val="00BF3664"/>
    <w:rsid w:val="00BF491F"/>
    <w:rsid w:val="00BF4B30"/>
    <w:rsid w:val="00BF6B48"/>
    <w:rsid w:val="00C013E1"/>
    <w:rsid w:val="00C0235B"/>
    <w:rsid w:val="00C035DF"/>
    <w:rsid w:val="00C0427F"/>
    <w:rsid w:val="00C04F35"/>
    <w:rsid w:val="00C04FEC"/>
    <w:rsid w:val="00C058E6"/>
    <w:rsid w:val="00C106A4"/>
    <w:rsid w:val="00C12EAD"/>
    <w:rsid w:val="00C131F9"/>
    <w:rsid w:val="00C16598"/>
    <w:rsid w:val="00C165C5"/>
    <w:rsid w:val="00C17E83"/>
    <w:rsid w:val="00C20DDE"/>
    <w:rsid w:val="00C22A72"/>
    <w:rsid w:val="00C236A6"/>
    <w:rsid w:val="00C23C7A"/>
    <w:rsid w:val="00C23DBF"/>
    <w:rsid w:val="00C2481A"/>
    <w:rsid w:val="00C306FD"/>
    <w:rsid w:val="00C31AE3"/>
    <w:rsid w:val="00C33704"/>
    <w:rsid w:val="00C346B0"/>
    <w:rsid w:val="00C35ACB"/>
    <w:rsid w:val="00C379F3"/>
    <w:rsid w:val="00C41E21"/>
    <w:rsid w:val="00C463BA"/>
    <w:rsid w:val="00C532AA"/>
    <w:rsid w:val="00C61472"/>
    <w:rsid w:val="00C615F0"/>
    <w:rsid w:val="00C618DB"/>
    <w:rsid w:val="00C62D89"/>
    <w:rsid w:val="00C64FF1"/>
    <w:rsid w:val="00C70F7F"/>
    <w:rsid w:val="00C7105B"/>
    <w:rsid w:val="00C72F55"/>
    <w:rsid w:val="00C736E8"/>
    <w:rsid w:val="00C73811"/>
    <w:rsid w:val="00C738E7"/>
    <w:rsid w:val="00C769A9"/>
    <w:rsid w:val="00C76FB1"/>
    <w:rsid w:val="00C77B5C"/>
    <w:rsid w:val="00C8100F"/>
    <w:rsid w:val="00C83374"/>
    <w:rsid w:val="00C834C4"/>
    <w:rsid w:val="00C83C4A"/>
    <w:rsid w:val="00C87956"/>
    <w:rsid w:val="00C94C6B"/>
    <w:rsid w:val="00C94CEF"/>
    <w:rsid w:val="00C96434"/>
    <w:rsid w:val="00C97023"/>
    <w:rsid w:val="00CA10E8"/>
    <w:rsid w:val="00CA1910"/>
    <w:rsid w:val="00CA19C4"/>
    <w:rsid w:val="00CA3DF5"/>
    <w:rsid w:val="00CA4108"/>
    <w:rsid w:val="00CA470A"/>
    <w:rsid w:val="00CA48FB"/>
    <w:rsid w:val="00CA7C4E"/>
    <w:rsid w:val="00CB07DD"/>
    <w:rsid w:val="00CB1E58"/>
    <w:rsid w:val="00CB2354"/>
    <w:rsid w:val="00CB3774"/>
    <w:rsid w:val="00CB4D8E"/>
    <w:rsid w:val="00CB60C3"/>
    <w:rsid w:val="00CB60F0"/>
    <w:rsid w:val="00CB6BAA"/>
    <w:rsid w:val="00CB720C"/>
    <w:rsid w:val="00CC0228"/>
    <w:rsid w:val="00CC1BBE"/>
    <w:rsid w:val="00CC562A"/>
    <w:rsid w:val="00CD0E5D"/>
    <w:rsid w:val="00CD3925"/>
    <w:rsid w:val="00CD5BB8"/>
    <w:rsid w:val="00CE2EFA"/>
    <w:rsid w:val="00CE2F91"/>
    <w:rsid w:val="00CE4ED7"/>
    <w:rsid w:val="00CE557A"/>
    <w:rsid w:val="00CE6BDB"/>
    <w:rsid w:val="00D00706"/>
    <w:rsid w:val="00D035F7"/>
    <w:rsid w:val="00D03613"/>
    <w:rsid w:val="00D052F6"/>
    <w:rsid w:val="00D05BA4"/>
    <w:rsid w:val="00D16844"/>
    <w:rsid w:val="00D203D7"/>
    <w:rsid w:val="00D21D94"/>
    <w:rsid w:val="00D249BB"/>
    <w:rsid w:val="00D274CF"/>
    <w:rsid w:val="00D30D1A"/>
    <w:rsid w:val="00D32403"/>
    <w:rsid w:val="00D329F8"/>
    <w:rsid w:val="00D333A4"/>
    <w:rsid w:val="00D354F3"/>
    <w:rsid w:val="00D35EB1"/>
    <w:rsid w:val="00D370CA"/>
    <w:rsid w:val="00D41731"/>
    <w:rsid w:val="00D41BEE"/>
    <w:rsid w:val="00D43591"/>
    <w:rsid w:val="00D43641"/>
    <w:rsid w:val="00D43F5F"/>
    <w:rsid w:val="00D45096"/>
    <w:rsid w:val="00D45098"/>
    <w:rsid w:val="00D54F95"/>
    <w:rsid w:val="00D55851"/>
    <w:rsid w:val="00D61A68"/>
    <w:rsid w:val="00D66864"/>
    <w:rsid w:val="00D671D9"/>
    <w:rsid w:val="00D67A6B"/>
    <w:rsid w:val="00D70058"/>
    <w:rsid w:val="00D70CCA"/>
    <w:rsid w:val="00D72609"/>
    <w:rsid w:val="00D77431"/>
    <w:rsid w:val="00D775F3"/>
    <w:rsid w:val="00D808E1"/>
    <w:rsid w:val="00D821B3"/>
    <w:rsid w:val="00D831BE"/>
    <w:rsid w:val="00D8524E"/>
    <w:rsid w:val="00D977D8"/>
    <w:rsid w:val="00DA040C"/>
    <w:rsid w:val="00DA2288"/>
    <w:rsid w:val="00DA3580"/>
    <w:rsid w:val="00DA6B43"/>
    <w:rsid w:val="00DA7D7E"/>
    <w:rsid w:val="00DB0167"/>
    <w:rsid w:val="00DB0587"/>
    <w:rsid w:val="00DB1112"/>
    <w:rsid w:val="00DB3058"/>
    <w:rsid w:val="00DB4D2A"/>
    <w:rsid w:val="00DB57EA"/>
    <w:rsid w:val="00DB6335"/>
    <w:rsid w:val="00DC0B31"/>
    <w:rsid w:val="00DC6B50"/>
    <w:rsid w:val="00DD0B14"/>
    <w:rsid w:val="00DD2491"/>
    <w:rsid w:val="00DD478E"/>
    <w:rsid w:val="00DD47E8"/>
    <w:rsid w:val="00DD5B32"/>
    <w:rsid w:val="00DD71D2"/>
    <w:rsid w:val="00DE3722"/>
    <w:rsid w:val="00DE3D00"/>
    <w:rsid w:val="00DE643C"/>
    <w:rsid w:val="00DF1B83"/>
    <w:rsid w:val="00DF362B"/>
    <w:rsid w:val="00DF3897"/>
    <w:rsid w:val="00DF599E"/>
    <w:rsid w:val="00DF6B82"/>
    <w:rsid w:val="00DF6D76"/>
    <w:rsid w:val="00DF7B83"/>
    <w:rsid w:val="00DF7E82"/>
    <w:rsid w:val="00E01D07"/>
    <w:rsid w:val="00E021E5"/>
    <w:rsid w:val="00E045E8"/>
    <w:rsid w:val="00E07334"/>
    <w:rsid w:val="00E074B8"/>
    <w:rsid w:val="00E12CBF"/>
    <w:rsid w:val="00E23184"/>
    <w:rsid w:val="00E2448E"/>
    <w:rsid w:val="00E24844"/>
    <w:rsid w:val="00E252C7"/>
    <w:rsid w:val="00E3224B"/>
    <w:rsid w:val="00E346DA"/>
    <w:rsid w:val="00E35FBA"/>
    <w:rsid w:val="00E36680"/>
    <w:rsid w:val="00E4305F"/>
    <w:rsid w:val="00E461AD"/>
    <w:rsid w:val="00E462AB"/>
    <w:rsid w:val="00E500BD"/>
    <w:rsid w:val="00E500DF"/>
    <w:rsid w:val="00E517C3"/>
    <w:rsid w:val="00E51B7A"/>
    <w:rsid w:val="00E53B7A"/>
    <w:rsid w:val="00E546A3"/>
    <w:rsid w:val="00E551EF"/>
    <w:rsid w:val="00E614AF"/>
    <w:rsid w:val="00E70672"/>
    <w:rsid w:val="00E70DFB"/>
    <w:rsid w:val="00E726FC"/>
    <w:rsid w:val="00E746C1"/>
    <w:rsid w:val="00E7490E"/>
    <w:rsid w:val="00E82086"/>
    <w:rsid w:val="00E870A1"/>
    <w:rsid w:val="00E8727B"/>
    <w:rsid w:val="00E90228"/>
    <w:rsid w:val="00E90D6D"/>
    <w:rsid w:val="00E92740"/>
    <w:rsid w:val="00E93122"/>
    <w:rsid w:val="00EA27F6"/>
    <w:rsid w:val="00EA41C6"/>
    <w:rsid w:val="00EA4546"/>
    <w:rsid w:val="00EA603B"/>
    <w:rsid w:val="00EB0CEC"/>
    <w:rsid w:val="00EB1197"/>
    <w:rsid w:val="00EB1FD7"/>
    <w:rsid w:val="00EB26EF"/>
    <w:rsid w:val="00EB78AE"/>
    <w:rsid w:val="00EB79BF"/>
    <w:rsid w:val="00EC0187"/>
    <w:rsid w:val="00EC1191"/>
    <w:rsid w:val="00EC21A9"/>
    <w:rsid w:val="00EC3289"/>
    <w:rsid w:val="00EC474D"/>
    <w:rsid w:val="00EC6778"/>
    <w:rsid w:val="00EC6FC9"/>
    <w:rsid w:val="00ED09B4"/>
    <w:rsid w:val="00ED4571"/>
    <w:rsid w:val="00EE20C4"/>
    <w:rsid w:val="00EE308E"/>
    <w:rsid w:val="00EE322E"/>
    <w:rsid w:val="00EE4CDB"/>
    <w:rsid w:val="00EE4DAC"/>
    <w:rsid w:val="00EF0A78"/>
    <w:rsid w:val="00EF4637"/>
    <w:rsid w:val="00EF67CF"/>
    <w:rsid w:val="00EF7646"/>
    <w:rsid w:val="00F00829"/>
    <w:rsid w:val="00F041A8"/>
    <w:rsid w:val="00F112B3"/>
    <w:rsid w:val="00F12690"/>
    <w:rsid w:val="00F13736"/>
    <w:rsid w:val="00F148CE"/>
    <w:rsid w:val="00F21BD5"/>
    <w:rsid w:val="00F22C9D"/>
    <w:rsid w:val="00F34DF5"/>
    <w:rsid w:val="00F37E5E"/>
    <w:rsid w:val="00F402D8"/>
    <w:rsid w:val="00F4031B"/>
    <w:rsid w:val="00F40786"/>
    <w:rsid w:val="00F425AD"/>
    <w:rsid w:val="00F442EC"/>
    <w:rsid w:val="00F46746"/>
    <w:rsid w:val="00F506AE"/>
    <w:rsid w:val="00F509C6"/>
    <w:rsid w:val="00F53C2C"/>
    <w:rsid w:val="00F53CEF"/>
    <w:rsid w:val="00F54F20"/>
    <w:rsid w:val="00F61D52"/>
    <w:rsid w:val="00F62D42"/>
    <w:rsid w:val="00F63164"/>
    <w:rsid w:val="00F64729"/>
    <w:rsid w:val="00F66732"/>
    <w:rsid w:val="00F66DB7"/>
    <w:rsid w:val="00F70D81"/>
    <w:rsid w:val="00F77D3F"/>
    <w:rsid w:val="00F837A3"/>
    <w:rsid w:val="00F843C5"/>
    <w:rsid w:val="00F84804"/>
    <w:rsid w:val="00F8671A"/>
    <w:rsid w:val="00F91EA7"/>
    <w:rsid w:val="00F970AD"/>
    <w:rsid w:val="00FA200E"/>
    <w:rsid w:val="00FA4595"/>
    <w:rsid w:val="00FA79DC"/>
    <w:rsid w:val="00FB0C33"/>
    <w:rsid w:val="00FB32D3"/>
    <w:rsid w:val="00FB5C74"/>
    <w:rsid w:val="00FB5D03"/>
    <w:rsid w:val="00FC0CA2"/>
    <w:rsid w:val="00FC1657"/>
    <w:rsid w:val="00FC4442"/>
    <w:rsid w:val="00FC5EDA"/>
    <w:rsid w:val="00FC6D57"/>
    <w:rsid w:val="00FC74B0"/>
    <w:rsid w:val="00FC7A95"/>
    <w:rsid w:val="00FC7F68"/>
    <w:rsid w:val="00FD54CC"/>
    <w:rsid w:val="00FD5A63"/>
    <w:rsid w:val="00FD6218"/>
    <w:rsid w:val="00FD655A"/>
    <w:rsid w:val="00FD7A85"/>
    <w:rsid w:val="00FD7BD5"/>
    <w:rsid w:val="00FE15B5"/>
    <w:rsid w:val="00FE7221"/>
    <w:rsid w:val="00FF3DB3"/>
    <w:rsid w:val="00FF53F9"/>
    <w:rsid w:val="00FF677C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84D68"/>
  <w15:docId w15:val="{D1D148AE-D7B2-445A-AEC9-097D815B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basedOn w:val="Navadnatabela"/>
    <w:uiPriority w:val="59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semiHidden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uiPriority w:val="99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rsid w:val="00164132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13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975B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75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character" w:customStyle="1" w:styleId="st">
    <w:name w:val="st"/>
    <w:basedOn w:val="Privzetapisavaodstavka"/>
    <w:rsid w:val="00EA603B"/>
  </w:style>
  <w:style w:type="paragraph" w:customStyle="1" w:styleId="p">
    <w:name w:val="p"/>
    <w:basedOn w:val="Navaden"/>
    <w:rsid w:val="00E51B7A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BF3664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3664"/>
    <w:rPr>
      <w:sz w:val="20"/>
      <w:szCs w:val="20"/>
    </w:rPr>
  </w:style>
  <w:style w:type="character" w:customStyle="1" w:styleId="Sprotnaopomba-besediloZnak1">
    <w:name w:val="Sprotna opomba - besedilo Znak1"/>
    <w:basedOn w:val="Privzetapisavaodstavka"/>
    <w:semiHidden/>
    <w:rsid w:val="00BF3664"/>
  </w:style>
  <w:style w:type="character" w:styleId="Sprotnaopomba-sklic">
    <w:name w:val="footnote reference"/>
    <w:aliases w:val="Footnote number,-E Fußnotenzeichen"/>
    <w:unhideWhenUsed/>
    <w:rsid w:val="00BF3664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682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D2FF9-E36D-437C-90AF-235C6C0D0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2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2105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Samsa</cp:lastModifiedBy>
  <cp:revision>10</cp:revision>
  <cp:lastPrinted>2022-09-01T11:23:00Z</cp:lastPrinted>
  <dcterms:created xsi:type="dcterms:W3CDTF">2022-09-02T09:41:00Z</dcterms:created>
  <dcterms:modified xsi:type="dcterms:W3CDTF">2022-11-11T11:43:00Z</dcterms:modified>
</cp:coreProperties>
</file>